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31A" w:rsidRPr="001650A8" w:rsidRDefault="00A6731A" w:rsidP="00374991">
      <w:pPr>
        <w:pStyle w:val="Balk2"/>
        <w:jc w:val="left"/>
        <w:rPr>
          <w:rFonts w:ascii="Calibri" w:hAnsi="Calibri"/>
          <w:color w:val="FBD4B4"/>
          <w:sz w:val="28"/>
          <w:szCs w:val="28"/>
        </w:rPr>
      </w:pPr>
      <w:bookmarkStart w:id="0" w:name="_Toc399768963"/>
      <w:bookmarkStart w:id="1" w:name="_Toc399855104"/>
      <w:bookmarkStart w:id="2" w:name="_Toc399767983"/>
    </w:p>
    <w:p w:rsidR="00A6731A" w:rsidRPr="001650A8" w:rsidRDefault="000A2292" w:rsidP="00B701AF">
      <w:pPr>
        <w:pStyle w:val="Altyaz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E6A8F67" wp14:editId="590C4D44">
            <wp:extent cx="809625" cy="762000"/>
            <wp:effectExtent l="0" t="0" r="9525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31A" w:rsidRPr="001650A8" w:rsidRDefault="00A6731A" w:rsidP="001650A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>T.C.</w:t>
      </w:r>
    </w:p>
    <w:p w:rsidR="00A6731A" w:rsidRPr="001650A8" w:rsidRDefault="00A6731A" w:rsidP="001650A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>S</w:t>
      </w:r>
      <w:r w:rsidRPr="001650A8">
        <w:rPr>
          <w:rFonts w:ascii="Times New Roman" w:hAnsi="Times New Roman"/>
          <w:b/>
          <w:bCs/>
          <w:sz w:val="28"/>
          <w:szCs w:val="28"/>
        </w:rPr>
        <w:t>İVEREK BELEDİYESİ</w:t>
      </w:r>
    </w:p>
    <w:p w:rsidR="000A2292" w:rsidRPr="001650A8" w:rsidRDefault="00A6731A" w:rsidP="00CC562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>MECL</w:t>
      </w:r>
      <w:r w:rsidR="000A2292">
        <w:rPr>
          <w:rFonts w:ascii="Times New Roman" w:hAnsi="Times New Roman"/>
          <w:b/>
          <w:bCs/>
          <w:sz w:val="28"/>
          <w:szCs w:val="28"/>
        </w:rPr>
        <w:t>İS KARARI</w:t>
      </w:r>
    </w:p>
    <w:p w:rsidR="00A6731A" w:rsidRPr="001650A8" w:rsidRDefault="00AC7B40" w:rsidP="00B701A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Karar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No         </w:t>
      </w:r>
      <w:r w:rsidR="007A5B0B">
        <w:rPr>
          <w:rFonts w:ascii="Times New Roman" w:hAnsi="Times New Roman"/>
          <w:b/>
          <w:bCs/>
          <w:sz w:val="28"/>
          <w:szCs w:val="28"/>
        </w:rPr>
        <w:t>:92</w:t>
      </w:r>
      <w:proofErr w:type="gramEnd"/>
    </w:p>
    <w:p w:rsidR="00A6731A" w:rsidRPr="001650A8" w:rsidRDefault="00A6731A" w:rsidP="00B701A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1650A8">
        <w:rPr>
          <w:rFonts w:ascii="Times New Roman" w:hAnsi="Times New Roman"/>
          <w:b/>
          <w:bCs/>
          <w:sz w:val="28"/>
          <w:szCs w:val="28"/>
        </w:rPr>
        <w:t xml:space="preserve">Karar </w:t>
      </w:r>
      <w:proofErr w:type="gramStart"/>
      <w:r w:rsidRPr="001650A8">
        <w:rPr>
          <w:rFonts w:ascii="Times New Roman" w:hAnsi="Times New Roman"/>
          <w:b/>
          <w:bCs/>
          <w:sz w:val="28"/>
          <w:szCs w:val="28"/>
        </w:rPr>
        <w:t>Tarihi   :</w:t>
      </w:r>
      <w:r w:rsidR="007A5B0B">
        <w:rPr>
          <w:rFonts w:ascii="Times New Roman" w:hAnsi="Times New Roman"/>
          <w:sz w:val="28"/>
          <w:szCs w:val="28"/>
        </w:rPr>
        <w:t xml:space="preserve"> 09</w:t>
      </w:r>
      <w:proofErr w:type="gramEnd"/>
      <w:r w:rsidRPr="001650A8">
        <w:rPr>
          <w:rFonts w:ascii="Times New Roman" w:hAnsi="Times New Roman"/>
          <w:sz w:val="28"/>
          <w:szCs w:val="28"/>
        </w:rPr>
        <w:t>.10.2014</w:t>
      </w:r>
    </w:p>
    <w:p w:rsidR="00A6731A" w:rsidRPr="001650A8" w:rsidRDefault="00A6731A" w:rsidP="00374991">
      <w:pPr>
        <w:keepNext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1650A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1650A8">
        <w:rPr>
          <w:rFonts w:ascii="Times New Roman" w:hAnsi="Times New Roman"/>
          <w:sz w:val="28"/>
          <w:szCs w:val="28"/>
        </w:rPr>
        <w:t xml:space="preserve"> </w:t>
      </w:r>
      <w:r w:rsidR="007A5B0B">
        <w:rPr>
          <w:rFonts w:ascii="Times New Roman" w:hAnsi="Times New Roman"/>
          <w:sz w:val="28"/>
          <w:szCs w:val="28"/>
        </w:rPr>
        <w:t xml:space="preserve">Belediye Meclisi 09.10.2014 Perşembe </w:t>
      </w:r>
      <w:r w:rsidR="003151F3">
        <w:rPr>
          <w:rFonts w:ascii="Times New Roman" w:hAnsi="Times New Roman"/>
          <w:sz w:val="28"/>
          <w:szCs w:val="28"/>
        </w:rPr>
        <w:t xml:space="preserve">günü saat </w:t>
      </w:r>
      <w:proofErr w:type="gramStart"/>
      <w:r w:rsidR="003151F3">
        <w:rPr>
          <w:rFonts w:ascii="Times New Roman" w:hAnsi="Times New Roman"/>
          <w:sz w:val="28"/>
          <w:szCs w:val="28"/>
        </w:rPr>
        <w:t>10:30</w:t>
      </w:r>
      <w:r w:rsidRPr="001650A8">
        <w:rPr>
          <w:rFonts w:ascii="Times New Roman" w:hAnsi="Times New Roman"/>
          <w:sz w:val="28"/>
          <w:szCs w:val="28"/>
        </w:rPr>
        <w:t>’da</w:t>
      </w:r>
      <w:proofErr w:type="gramEnd"/>
      <w:r w:rsidRPr="001650A8">
        <w:rPr>
          <w:rFonts w:ascii="Times New Roman" w:hAnsi="Times New Roman"/>
          <w:sz w:val="28"/>
          <w:szCs w:val="28"/>
        </w:rPr>
        <w:t xml:space="preserve"> yapılan olağan toplantısı</w:t>
      </w:r>
      <w:r w:rsidR="007A5B0B">
        <w:rPr>
          <w:rFonts w:ascii="Times New Roman" w:hAnsi="Times New Roman"/>
          <w:sz w:val="28"/>
          <w:szCs w:val="28"/>
        </w:rPr>
        <w:t>nın ikinci</w:t>
      </w:r>
      <w:r w:rsidR="006C414C">
        <w:rPr>
          <w:rFonts w:ascii="Times New Roman" w:hAnsi="Times New Roman"/>
          <w:sz w:val="28"/>
          <w:szCs w:val="28"/>
        </w:rPr>
        <w:t xml:space="preserve"> oturumuna ait karar</w:t>
      </w:r>
    </w:p>
    <w:p w:rsidR="00A6731A" w:rsidRPr="001650A8" w:rsidRDefault="00A6731A" w:rsidP="004519E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>Başkan</w:t>
      </w:r>
      <w:proofErr w:type="spellEnd"/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 xml:space="preserve">   : </w:t>
      </w:r>
      <w:proofErr w:type="spellStart"/>
      <w:r w:rsidRPr="001650A8">
        <w:rPr>
          <w:rFonts w:ascii="Times New Roman" w:hAnsi="Times New Roman"/>
          <w:sz w:val="28"/>
          <w:szCs w:val="28"/>
          <w:lang w:val="en-US"/>
        </w:rPr>
        <w:t>Resul</w:t>
      </w:r>
      <w:proofErr w:type="spellEnd"/>
      <w:r w:rsidRPr="001650A8">
        <w:rPr>
          <w:rFonts w:ascii="Times New Roman" w:hAnsi="Times New Roman"/>
          <w:sz w:val="28"/>
          <w:szCs w:val="28"/>
          <w:lang w:val="en-US"/>
        </w:rPr>
        <w:t xml:space="preserve"> YILMAZ.</w:t>
      </w:r>
    </w:p>
    <w:p w:rsidR="000A2292" w:rsidRPr="001650A8" w:rsidRDefault="00A6731A" w:rsidP="00B701AF">
      <w:pPr>
        <w:keepNext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1650A8">
        <w:rPr>
          <w:rFonts w:ascii="Times New Roman" w:hAnsi="Times New Roman"/>
          <w:sz w:val="28"/>
          <w:szCs w:val="28"/>
          <w:lang w:val="en-US"/>
        </w:rPr>
        <w:t xml:space="preserve">          </w:t>
      </w:r>
      <w:proofErr w:type="spellStart"/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>Katipler</w:t>
      </w:r>
      <w:proofErr w:type="spellEnd"/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 xml:space="preserve"> : </w:t>
      </w:r>
      <w:proofErr w:type="spellStart"/>
      <w:r w:rsidR="003151F3">
        <w:rPr>
          <w:rFonts w:ascii="Times New Roman" w:hAnsi="Times New Roman"/>
          <w:sz w:val="28"/>
          <w:szCs w:val="28"/>
          <w:lang w:val="en-US"/>
        </w:rPr>
        <w:t>Aysel</w:t>
      </w:r>
      <w:proofErr w:type="spellEnd"/>
      <w:r w:rsidR="003151F3">
        <w:rPr>
          <w:rFonts w:ascii="Times New Roman" w:hAnsi="Times New Roman"/>
          <w:sz w:val="28"/>
          <w:szCs w:val="28"/>
          <w:lang w:val="en-US"/>
        </w:rPr>
        <w:t xml:space="preserve"> URTEKİN</w:t>
      </w:r>
      <w:r w:rsidRPr="001650A8">
        <w:rPr>
          <w:rFonts w:ascii="Times New Roman" w:hAnsi="Times New Roman"/>
          <w:sz w:val="28"/>
          <w:szCs w:val="28"/>
        </w:rPr>
        <w:t>, İbrahim Halil NASANLI.</w:t>
      </w:r>
    </w:p>
    <w:p w:rsidR="007A5B0B" w:rsidRPr="00027168" w:rsidRDefault="00A6731A" w:rsidP="007A5B0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ab/>
        <w:t xml:space="preserve"> </w:t>
      </w:r>
      <w:proofErr w:type="spellStart"/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>Üyeler</w:t>
      </w:r>
      <w:proofErr w:type="spellEnd"/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 xml:space="preserve">  :</w:t>
      </w:r>
      <w:r w:rsidR="007A5B0B" w:rsidRPr="007A5B0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="007A5B0B" w:rsidRPr="003814DD">
        <w:rPr>
          <w:rFonts w:ascii="Times New Roman" w:hAnsi="Times New Roman"/>
          <w:bCs/>
          <w:sz w:val="28"/>
          <w:szCs w:val="28"/>
          <w:lang w:val="en-US"/>
        </w:rPr>
        <w:t>Celal</w:t>
      </w:r>
      <w:proofErr w:type="spellEnd"/>
      <w:r w:rsidR="007A5B0B" w:rsidRPr="003814DD">
        <w:rPr>
          <w:rFonts w:ascii="Times New Roman" w:hAnsi="Times New Roman"/>
          <w:bCs/>
          <w:sz w:val="28"/>
          <w:szCs w:val="28"/>
          <w:lang w:val="en-US"/>
        </w:rPr>
        <w:t xml:space="preserve"> AKIL</w:t>
      </w:r>
      <w:r w:rsidR="007A5B0B">
        <w:rPr>
          <w:rFonts w:ascii="Times New Roman" w:hAnsi="Times New Roman"/>
          <w:b/>
          <w:bCs/>
          <w:sz w:val="28"/>
          <w:szCs w:val="28"/>
          <w:lang w:val="en-US"/>
        </w:rPr>
        <w:t>,</w:t>
      </w:r>
      <w:r w:rsidR="007A5B0B" w:rsidRPr="004519E7">
        <w:rPr>
          <w:rFonts w:ascii="Times New Roman" w:hAnsi="Times New Roman"/>
          <w:sz w:val="28"/>
          <w:szCs w:val="28"/>
        </w:rPr>
        <w:t>İbrahim Halil NASANLI,</w:t>
      </w:r>
      <w:r w:rsidR="007A5B0B">
        <w:rPr>
          <w:rFonts w:ascii="Times New Roman" w:hAnsi="Times New Roman"/>
          <w:sz w:val="28"/>
          <w:szCs w:val="28"/>
        </w:rPr>
        <w:t xml:space="preserve"> Nusret TÜYSÜZ, </w:t>
      </w:r>
      <w:r w:rsidR="007A5B0B" w:rsidRPr="004519E7">
        <w:rPr>
          <w:rFonts w:ascii="Times New Roman" w:hAnsi="Times New Roman"/>
          <w:sz w:val="28"/>
          <w:szCs w:val="28"/>
        </w:rPr>
        <w:t>Cumali KARAVAR,</w:t>
      </w:r>
      <w:r w:rsidR="007A5B0B">
        <w:rPr>
          <w:rFonts w:ascii="Times New Roman" w:hAnsi="Times New Roman"/>
          <w:sz w:val="28"/>
          <w:szCs w:val="28"/>
        </w:rPr>
        <w:t xml:space="preserve"> </w:t>
      </w:r>
      <w:r w:rsidR="007A5B0B" w:rsidRPr="004519E7">
        <w:rPr>
          <w:rFonts w:ascii="Times New Roman" w:hAnsi="Times New Roman"/>
          <w:sz w:val="28"/>
          <w:szCs w:val="28"/>
        </w:rPr>
        <w:t>Ali Zülfikar İZOL,</w:t>
      </w:r>
      <w:r w:rsidR="007A5B0B">
        <w:rPr>
          <w:rFonts w:ascii="Times New Roman" w:hAnsi="Times New Roman"/>
          <w:sz w:val="28"/>
          <w:szCs w:val="28"/>
        </w:rPr>
        <w:t xml:space="preserve"> Hamdi HATİPOĞLU, </w:t>
      </w:r>
      <w:proofErr w:type="spellStart"/>
      <w:r w:rsidR="007A5B0B" w:rsidRPr="004519E7">
        <w:rPr>
          <w:rFonts w:ascii="Times New Roman" w:hAnsi="Times New Roman"/>
          <w:sz w:val="28"/>
          <w:szCs w:val="28"/>
        </w:rPr>
        <w:t>Nezahat</w:t>
      </w:r>
      <w:proofErr w:type="spellEnd"/>
      <w:r w:rsidR="007A5B0B" w:rsidRPr="004519E7">
        <w:rPr>
          <w:rFonts w:ascii="Times New Roman" w:hAnsi="Times New Roman"/>
          <w:sz w:val="28"/>
          <w:szCs w:val="28"/>
        </w:rPr>
        <w:t xml:space="preserve"> YEĞİN,</w:t>
      </w:r>
      <w:r w:rsidR="007A5B0B">
        <w:rPr>
          <w:rFonts w:ascii="Times New Roman" w:hAnsi="Times New Roman"/>
          <w:sz w:val="28"/>
          <w:szCs w:val="28"/>
        </w:rPr>
        <w:t xml:space="preserve"> </w:t>
      </w:r>
      <w:r w:rsidR="007A5B0B" w:rsidRPr="004519E7">
        <w:rPr>
          <w:rFonts w:ascii="Times New Roman" w:hAnsi="Times New Roman"/>
          <w:sz w:val="28"/>
          <w:szCs w:val="28"/>
        </w:rPr>
        <w:t xml:space="preserve">Hasan BAYDİLLİ, Hasan KARAKAŞ, </w:t>
      </w:r>
      <w:r w:rsidR="007A5B0B">
        <w:rPr>
          <w:rFonts w:ascii="Times New Roman" w:hAnsi="Times New Roman"/>
          <w:sz w:val="28"/>
          <w:szCs w:val="28"/>
        </w:rPr>
        <w:t xml:space="preserve">Aysel URTEKİN, </w:t>
      </w:r>
      <w:r w:rsidR="007A5B0B" w:rsidRPr="004519E7">
        <w:rPr>
          <w:rFonts w:ascii="Times New Roman" w:hAnsi="Times New Roman"/>
          <w:sz w:val="28"/>
          <w:szCs w:val="28"/>
        </w:rPr>
        <w:t>Hacı Ahmet ÖNCÜL,</w:t>
      </w:r>
      <w:r w:rsidR="007A5B0B">
        <w:rPr>
          <w:rFonts w:ascii="Times New Roman" w:hAnsi="Times New Roman"/>
          <w:sz w:val="28"/>
          <w:szCs w:val="28"/>
        </w:rPr>
        <w:t xml:space="preserve"> </w:t>
      </w:r>
      <w:r w:rsidR="007A5B0B" w:rsidRPr="004519E7">
        <w:rPr>
          <w:rFonts w:ascii="Times New Roman" w:hAnsi="Times New Roman"/>
          <w:sz w:val="28"/>
          <w:szCs w:val="28"/>
        </w:rPr>
        <w:t xml:space="preserve">Murat ADKOŞU, </w:t>
      </w:r>
      <w:r w:rsidR="007A5B0B">
        <w:rPr>
          <w:rFonts w:ascii="Times New Roman" w:hAnsi="Times New Roman"/>
          <w:sz w:val="28"/>
          <w:szCs w:val="28"/>
        </w:rPr>
        <w:t xml:space="preserve">Mehmet </w:t>
      </w:r>
      <w:proofErr w:type="spellStart"/>
      <w:r w:rsidR="007A5B0B">
        <w:rPr>
          <w:rFonts w:ascii="Times New Roman" w:hAnsi="Times New Roman"/>
          <w:sz w:val="28"/>
          <w:szCs w:val="28"/>
        </w:rPr>
        <w:t>Hanifi</w:t>
      </w:r>
      <w:proofErr w:type="spellEnd"/>
      <w:r w:rsidR="007A5B0B">
        <w:rPr>
          <w:rFonts w:ascii="Times New Roman" w:hAnsi="Times New Roman"/>
          <w:sz w:val="28"/>
          <w:szCs w:val="28"/>
        </w:rPr>
        <w:t xml:space="preserve"> GÜNEŞ, Rüstem KARALI, </w:t>
      </w:r>
      <w:proofErr w:type="spellStart"/>
      <w:r w:rsidR="007A5B0B">
        <w:rPr>
          <w:rFonts w:ascii="Times New Roman" w:hAnsi="Times New Roman"/>
          <w:sz w:val="28"/>
          <w:szCs w:val="28"/>
        </w:rPr>
        <w:t>Eyyüp</w:t>
      </w:r>
      <w:proofErr w:type="spellEnd"/>
      <w:r w:rsidR="007A5B0B">
        <w:rPr>
          <w:rFonts w:ascii="Times New Roman" w:hAnsi="Times New Roman"/>
          <w:sz w:val="28"/>
          <w:szCs w:val="28"/>
        </w:rPr>
        <w:t xml:space="preserve"> ÇINAR, Selahattin İLHAN,</w:t>
      </w:r>
      <w:r w:rsidR="007A5B0B" w:rsidRPr="004519E7">
        <w:rPr>
          <w:rFonts w:ascii="Times New Roman" w:hAnsi="Times New Roman"/>
          <w:sz w:val="28"/>
          <w:szCs w:val="28"/>
        </w:rPr>
        <w:t xml:space="preserve"> Nurettin BOZDAĞ,</w:t>
      </w:r>
      <w:r w:rsidR="007A5B0B">
        <w:rPr>
          <w:rFonts w:ascii="Times New Roman" w:hAnsi="Times New Roman"/>
          <w:sz w:val="28"/>
          <w:szCs w:val="28"/>
        </w:rPr>
        <w:t xml:space="preserve"> </w:t>
      </w:r>
      <w:r w:rsidR="007A5B0B" w:rsidRPr="004519E7">
        <w:rPr>
          <w:rFonts w:ascii="Times New Roman" w:hAnsi="Times New Roman"/>
          <w:sz w:val="28"/>
          <w:szCs w:val="28"/>
        </w:rPr>
        <w:t>Cumali BAYRAM,</w:t>
      </w:r>
      <w:r w:rsidR="007A5B0B">
        <w:rPr>
          <w:rFonts w:ascii="Times New Roman" w:hAnsi="Times New Roman"/>
          <w:sz w:val="28"/>
          <w:szCs w:val="28"/>
        </w:rPr>
        <w:t xml:space="preserve"> </w:t>
      </w:r>
      <w:r w:rsidR="007A5B0B" w:rsidRPr="004519E7">
        <w:rPr>
          <w:rFonts w:ascii="Times New Roman" w:hAnsi="Times New Roman"/>
          <w:sz w:val="28"/>
          <w:szCs w:val="28"/>
        </w:rPr>
        <w:t>Murat TAMSES, Bekir GÜMÜŞTA</w:t>
      </w:r>
      <w:r w:rsidR="007A5B0B">
        <w:rPr>
          <w:rFonts w:ascii="Times New Roman" w:hAnsi="Times New Roman"/>
          <w:sz w:val="28"/>
          <w:szCs w:val="28"/>
        </w:rPr>
        <w:t xml:space="preserve">Ş, Hüseyin AKER, Ahmet YAVUZER ve </w:t>
      </w:r>
      <w:r w:rsidR="007A5B0B" w:rsidRPr="004519E7">
        <w:rPr>
          <w:rFonts w:ascii="Times New Roman" w:hAnsi="Times New Roman"/>
          <w:sz w:val="28"/>
          <w:szCs w:val="28"/>
        </w:rPr>
        <w:t xml:space="preserve"> Ali </w:t>
      </w:r>
      <w:proofErr w:type="spellStart"/>
      <w:r w:rsidR="007A5B0B" w:rsidRPr="004519E7">
        <w:rPr>
          <w:rFonts w:ascii="Times New Roman" w:hAnsi="Times New Roman"/>
          <w:sz w:val="28"/>
          <w:szCs w:val="28"/>
        </w:rPr>
        <w:t>GÖYÜNCÜ’nün</w:t>
      </w:r>
      <w:proofErr w:type="spellEnd"/>
      <w:r w:rsidR="007A5B0B" w:rsidRPr="004519E7">
        <w:rPr>
          <w:rFonts w:ascii="Times New Roman" w:hAnsi="Times New Roman"/>
          <w:sz w:val="28"/>
          <w:szCs w:val="28"/>
        </w:rPr>
        <w:t xml:space="preserve"> İştirak</w:t>
      </w:r>
      <w:r w:rsidR="007A5B0B" w:rsidRPr="004519E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A5B0B" w:rsidRPr="004519E7">
        <w:rPr>
          <w:rFonts w:ascii="Times New Roman" w:hAnsi="Times New Roman"/>
          <w:sz w:val="28"/>
          <w:szCs w:val="28"/>
        </w:rPr>
        <w:t>ettikleri görülmekle gündem Meclis Başkanı Resul YILMAZ tarafından açılarak yapılan yoklamada çoğunluğun bulunduğu anlaşıldığından gündemdeki maddelerin görüşülmesi</w:t>
      </w:r>
      <w:r w:rsidR="007A5B0B">
        <w:rPr>
          <w:rFonts w:ascii="Times New Roman" w:hAnsi="Times New Roman"/>
          <w:sz w:val="28"/>
          <w:szCs w:val="28"/>
        </w:rPr>
        <w:t xml:space="preserve">ne başlamadan önce bundan önce ekim ayı birinci oturumunda </w:t>
      </w:r>
      <w:r w:rsidR="007A5B0B" w:rsidRPr="004519E7">
        <w:rPr>
          <w:rFonts w:ascii="Times New Roman" w:hAnsi="Times New Roman"/>
          <w:sz w:val="28"/>
          <w:szCs w:val="28"/>
        </w:rPr>
        <w:t xml:space="preserve"> alınan karar ve zabıtlar okunarak tasvip edildikten sonra gündemdeki maddelerinin görüşülmesine geçildi.</w:t>
      </w:r>
    </w:p>
    <w:p w:rsidR="00AC7B40" w:rsidRDefault="00AC7B40" w:rsidP="00B701AF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7A5B0B" w:rsidRPr="00FB3406" w:rsidRDefault="007A5B0B" w:rsidP="007A5B0B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4519E7">
        <w:rPr>
          <w:rFonts w:ascii="Times New Roman" w:hAnsi="Times New Roman"/>
          <w:b/>
          <w:bCs/>
          <w:sz w:val="28"/>
          <w:szCs w:val="28"/>
          <w:lang w:val="en-US"/>
        </w:rPr>
        <w:t>GÜNDEM</w:t>
      </w:r>
      <w:r>
        <w:rPr>
          <w:rFonts w:ascii="Times New Roman" w:hAnsi="Times New Roman"/>
          <w:b/>
          <w:bCs/>
          <w:sz w:val="28"/>
          <w:szCs w:val="28"/>
        </w:rPr>
        <w:t>İN SEKİZİNCİ</w:t>
      </w:r>
      <w:r w:rsidRPr="004519E7">
        <w:rPr>
          <w:rFonts w:ascii="Times New Roman" w:hAnsi="Times New Roman"/>
          <w:b/>
          <w:bCs/>
          <w:sz w:val="28"/>
          <w:szCs w:val="28"/>
        </w:rPr>
        <w:t xml:space="preserve"> MADDESİ</w:t>
      </w:r>
      <w:r>
        <w:rPr>
          <w:rFonts w:ascii="Times New Roman" w:hAnsi="Times New Roman"/>
          <w:sz w:val="28"/>
          <w:szCs w:val="28"/>
        </w:rPr>
        <w:t>:</w:t>
      </w:r>
      <w:r w:rsidRPr="007332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AD21C1">
        <w:rPr>
          <w:rFonts w:ascii="Times New Roman" w:hAnsi="Times New Roman"/>
          <w:sz w:val="28"/>
          <w:szCs w:val="28"/>
        </w:rPr>
        <w:t xml:space="preserve">Arsa sahibi Eyüp Coşkun KESKİN ve Müteahhit </w:t>
      </w:r>
      <w:r>
        <w:rPr>
          <w:rFonts w:ascii="Times New Roman" w:hAnsi="Times New Roman"/>
          <w:sz w:val="28"/>
          <w:szCs w:val="28"/>
        </w:rPr>
        <w:t xml:space="preserve">Hasan </w:t>
      </w:r>
      <w:proofErr w:type="spellStart"/>
      <w:r>
        <w:rPr>
          <w:rFonts w:ascii="Times New Roman" w:hAnsi="Times New Roman"/>
          <w:sz w:val="28"/>
          <w:szCs w:val="28"/>
        </w:rPr>
        <w:t>BAYLAN’a</w:t>
      </w:r>
      <w:proofErr w:type="spellEnd"/>
      <w:r>
        <w:rPr>
          <w:rFonts w:ascii="Times New Roman" w:hAnsi="Times New Roman"/>
          <w:sz w:val="28"/>
          <w:szCs w:val="28"/>
        </w:rPr>
        <w:t xml:space="preserve"> ait dilekçenin görüşülmesi hakkında idi.</w:t>
      </w:r>
    </w:p>
    <w:p w:rsidR="007A5B0B" w:rsidRDefault="007A5B0B" w:rsidP="007A5B0B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4519E7">
        <w:rPr>
          <w:rFonts w:ascii="Times New Roman" w:hAnsi="Times New Roman"/>
          <w:sz w:val="28"/>
          <w:szCs w:val="28"/>
        </w:rPr>
        <w:t>Plan</w:t>
      </w:r>
      <w:r>
        <w:rPr>
          <w:rFonts w:ascii="Times New Roman" w:hAnsi="Times New Roman"/>
          <w:sz w:val="28"/>
          <w:szCs w:val="28"/>
        </w:rPr>
        <w:t xml:space="preserve"> ve Proje Müdürlüğünden gelen 30.09.2014 tarih ve 2014/219–152</w:t>
      </w:r>
      <w:r w:rsidRPr="004519E7">
        <w:rPr>
          <w:rFonts w:ascii="Times New Roman" w:hAnsi="Times New Roman"/>
          <w:sz w:val="28"/>
          <w:szCs w:val="28"/>
        </w:rPr>
        <w:t xml:space="preserve"> sayılı yazı ve ekleri</w:t>
      </w:r>
      <w:r>
        <w:rPr>
          <w:rFonts w:ascii="Times New Roman" w:hAnsi="Times New Roman"/>
          <w:sz w:val="28"/>
          <w:szCs w:val="28"/>
        </w:rPr>
        <w:t xml:space="preserve">nde </w:t>
      </w:r>
      <w:r w:rsidR="00AD21C1">
        <w:rPr>
          <w:rFonts w:ascii="Times New Roman" w:hAnsi="Times New Roman"/>
          <w:sz w:val="28"/>
          <w:szCs w:val="28"/>
        </w:rPr>
        <w:t xml:space="preserve">Arsa sahibi Eyüp Coşkun KESKİN ve Müteahhit </w:t>
      </w:r>
      <w:r>
        <w:rPr>
          <w:rFonts w:ascii="Times New Roman" w:hAnsi="Times New Roman"/>
          <w:sz w:val="28"/>
          <w:szCs w:val="28"/>
        </w:rPr>
        <w:t xml:space="preserve">Hasan </w:t>
      </w:r>
      <w:proofErr w:type="spellStart"/>
      <w:r>
        <w:rPr>
          <w:rFonts w:ascii="Times New Roman" w:hAnsi="Times New Roman"/>
          <w:sz w:val="28"/>
          <w:szCs w:val="28"/>
        </w:rPr>
        <w:t>BAYLAN’a</w:t>
      </w:r>
      <w:proofErr w:type="spellEnd"/>
      <w:r>
        <w:rPr>
          <w:rFonts w:ascii="Times New Roman" w:hAnsi="Times New Roman"/>
          <w:sz w:val="28"/>
          <w:szCs w:val="28"/>
        </w:rPr>
        <w:t xml:space="preserve"> ait dilekçe</w:t>
      </w:r>
      <w:r w:rsidRPr="004519E7">
        <w:rPr>
          <w:rFonts w:ascii="Times New Roman" w:hAnsi="Times New Roman"/>
          <w:sz w:val="28"/>
          <w:szCs w:val="28"/>
        </w:rPr>
        <w:t xml:space="preserve"> okundu.</w:t>
      </w:r>
      <w:bookmarkStart w:id="3" w:name="_GoBack"/>
      <w:bookmarkEnd w:id="3"/>
    </w:p>
    <w:p w:rsidR="007A5B0B" w:rsidRPr="00E90D4C" w:rsidRDefault="007A5B0B" w:rsidP="007A5B0B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İlçemiz </w:t>
      </w:r>
      <w:proofErr w:type="spellStart"/>
      <w:r>
        <w:rPr>
          <w:rFonts w:ascii="Times New Roman" w:hAnsi="Times New Roman"/>
          <w:sz w:val="28"/>
          <w:szCs w:val="28"/>
        </w:rPr>
        <w:t>Camikebir</w:t>
      </w:r>
      <w:proofErr w:type="spellEnd"/>
      <w:r>
        <w:rPr>
          <w:rFonts w:ascii="Times New Roman" w:hAnsi="Times New Roman"/>
          <w:sz w:val="28"/>
          <w:szCs w:val="28"/>
        </w:rPr>
        <w:t xml:space="preserve"> Mahallesi 1199 ada, </w:t>
      </w:r>
      <w:proofErr w:type="gramStart"/>
      <w:r>
        <w:rPr>
          <w:rFonts w:ascii="Times New Roman" w:hAnsi="Times New Roman"/>
          <w:sz w:val="28"/>
          <w:szCs w:val="28"/>
        </w:rPr>
        <w:t>4,5,6,7,8,14</w:t>
      </w:r>
      <w:proofErr w:type="gramEnd"/>
      <w:r>
        <w:rPr>
          <w:rFonts w:ascii="Times New Roman" w:hAnsi="Times New Roman"/>
          <w:sz w:val="28"/>
          <w:szCs w:val="28"/>
        </w:rPr>
        <w:t xml:space="preserve"> ve 15 </w:t>
      </w:r>
      <w:proofErr w:type="spellStart"/>
      <w:r>
        <w:rPr>
          <w:rFonts w:ascii="Times New Roman" w:hAnsi="Times New Roman"/>
          <w:sz w:val="28"/>
          <w:szCs w:val="28"/>
        </w:rPr>
        <w:t>nolu</w:t>
      </w:r>
      <w:proofErr w:type="spellEnd"/>
      <w:r>
        <w:rPr>
          <w:rFonts w:ascii="Times New Roman" w:hAnsi="Times New Roman"/>
          <w:sz w:val="28"/>
          <w:szCs w:val="28"/>
        </w:rPr>
        <w:t xml:space="preserve"> parsellerin bulunduğu adada komşu parseller çekmeli yaptığından ve yapı kat adedi Z+5 olduğundan yapacağım taşınmazın ekteki taslakta anlaşıldığı üzere zemin katta bahçe mesafeleri çekildikten sonraki alanın tamamında asma katlı dükkanlar olacak şekilde üzerinde de bahçe mesafeleri korunacak şekilde 5 katlı 2 blok arası </w:t>
      </w:r>
      <w:smartTag w:uri="urn:schemas-microsoft-com:office:smarttags" w:element="metricconverter">
        <w:smartTagPr>
          <w:attr w:name="ProductID" w:val="7 metre"/>
        </w:smartTagPr>
        <w:r>
          <w:rPr>
            <w:rFonts w:ascii="Times New Roman" w:hAnsi="Times New Roman"/>
            <w:sz w:val="28"/>
            <w:szCs w:val="28"/>
          </w:rPr>
          <w:t>7 metre</w:t>
        </w:r>
      </w:smartTag>
      <w:r>
        <w:rPr>
          <w:rFonts w:ascii="Times New Roman" w:hAnsi="Times New Roman"/>
          <w:sz w:val="28"/>
          <w:szCs w:val="28"/>
        </w:rPr>
        <w:t xml:space="preserve"> olup inşaat talebinde bulunulması hususu </w:t>
      </w:r>
      <w:r w:rsidRPr="002729C7">
        <w:rPr>
          <w:rFonts w:ascii="Times New Roman" w:hAnsi="Times New Roman"/>
          <w:sz w:val="28"/>
          <w:szCs w:val="28"/>
        </w:rPr>
        <w:t>görüşülmesi hususu meclis üyelerinin bilgi ve oylarına sunuldu.</w:t>
      </w:r>
    </w:p>
    <w:p w:rsidR="007A5B0B" w:rsidRDefault="007A5B0B" w:rsidP="007A5B0B">
      <w:pPr>
        <w:ind w:firstLine="708"/>
        <w:jc w:val="both"/>
        <w:rPr>
          <w:rFonts w:ascii="Times New Roman" w:eastAsia="MS Mincho" w:hAnsi="Times New Roman"/>
          <w:sz w:val="28"/>
          <w:szCs w:val="28"/>
          <w:lang w:val="en-US" w:eastAsia="ja-JP"/>
        </w:rPr>
      </w:pPr>
      <w:proofErr w:type="spellStart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>Gündem</w:t>
      </w:r>
      <w:proofErr w:type="spellEnd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>Maddesiyle</w:t>
      </w:r>
      <w:proofErr w:type="spellEnd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>ilgili</w:t>
      </w:r>
      <w:proofErr w:type="spellEnd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>olarak</w:t>
      </w:r>
      <w:proofErr w:type="spellEnd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>meclis</w:t>
      </w:r>
      <w:proofErr w:type="spellEnd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>üyelerine</w:t>
      </w:r>
      <w:proofErr w:type="spellEnd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>söz</w:t>
      </w:r>
      <w:proofErr w:type="spellEnd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>isteyen</w:t>
      </w:r>
      <w:proofErr w:type="spellEnd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>olup</w:t>
      </w:r>
      <w:proofErr w:type="spellEnd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>olmadığı</w:t>
      </w:r>
      <w:proofErr w:type="spellEnd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>soruldu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>.</w:t>
      </w:r>
    </w:p>
    <w:p w:rsidR="007A5B0B" w:rsidRDefault="007A5B0B" w:rsidP="007A5B0B">
      <w:pPr>
        <w:ind w:firstLine="708"/>
        <w:jc w:val="both"/>
        <w:rPr>
          <w:rFonts w:ascii="Times New Roman" w:eastAsia="MS Mincho" w:hAnsi="Times New Roman"/>
          <w:sz w:val="28"/>
          <w:szCs w:val="28"/>
          <w:lang w:val="en-US" w:eastAsia="ja-JP"/>
        </w:rPr>
      </w:pP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Belediye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başkanı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Resul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YILMAZ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söz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alarak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“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Hasan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BAYLAN’a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ait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dilekçenin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imar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komisyonuna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havale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edilmesi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imar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komisyonun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hazırlayacağı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rapor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doğrultusunda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meclis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toplantısında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görüşülerek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karar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verilmesini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öneriyorum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>’’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dedi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>.</w:t>
      </w:r>
    </w:p>
    <w:p w:rsidR="007A5B0B" w:rsidRDefault="007A5B0B" w:rsidP="007A5B0B">
      <w:pPr>
        <w:ind w:firstLine="708"/>
        <w:jc w:val="both"/>
        <w:rPr>
          <w:rFonts w:ascii="Times New Roman" w:eastAsia="MS Mincho" w:hAnsi="Times New Roman"/>
          <w:sz w:val="28"/>
          <w:szCs w:val="28"/>
          <w:lang w:val="en-US" w:eastAsia="ja-JP"/>
        </w:rPr>
      </w:pP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Meclis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üyelerinden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M.Hanifi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GÜNEŞ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söz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alarak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“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Hasan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BAYLAN’a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ait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dilekçe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ile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ilgili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komisyona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gönderilmesine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karşı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çıktığını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proofErr w:type="gramStart"/>
      <w:r>
        <w:rPr>
          <w:rFonts w:ascii="Times New Roman" w:eastAsia="MS Mincho" w:hAnsi="Times New Roman"/>
          <w:sz w:val="28"/>
          <w:szCs w:val="28"/>
          <w:lang w:val="en-US" w:eastAsia="ja-JP"/>
        </w:rPr>
        <w:t>ve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dilekçe</w:t>
      </w:r>
      <w:proofErr w:type="spellEnd"/>
      <w:proofErr w:type="gram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ile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ilgili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İmar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işlerinden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görevli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personelin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bilgi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vermesini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ve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söz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konusu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taleple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ilgili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imar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mevzuatında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yeri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olup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olmadığı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konusunda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meclis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üyelerine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bilgi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verilmesini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ve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şimdiki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meclis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oturumunda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karar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verilmesini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öneriyorum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>’’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dedi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. </w:t>
      </w:r>
    </w:p>
    <w:p w:rsidR="007A5B0B" w:rsidRDefault="007A5B0B" w:rsidP="007A5B0B">
      <w:pPr>
        <w:jc w:val="both"/>
        <w:rPr>
          <w:rFonts w:ascii="Times New Roman" w:eastAsia="MS Mincho" w:hAnsi="Times New Roman"/>
          <w:sz w:val="28"/>
          <w:szCs w:val="28"/>
          <w:lang w:val="en-US" w:eastAsia="ja-JP"/>
        </w:rPr>
      </w:pPr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 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Belediye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Başkanı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Resul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YILMAZ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söz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alarak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“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İlçemiz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Camikebir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mahallesi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1199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ada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, 4,5,6,7,8,14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ve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15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nolu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parsellerin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bulunduğu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adada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komşu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parseller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çekmeli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yaptığından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ve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yapı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kat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adedi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Z+5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olduğundan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yapacağım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taşınmazın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ekteki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taslakta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anlaşıldığı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üzere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zemin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katta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bahçe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mesafeleri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çekildikten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sonraki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alanın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tamamında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asma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katlı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dükkanlar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olacak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şekilde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üzerinde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de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bahçe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mesafeleri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korunacak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şekilde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5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katlı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2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blok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arası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smartTag w:uri="urn:schemas-microsoft-com:office:smarttags" w:element="metricconverter">
        <w:smartTagPr>
          <w:attr w:name="ProductID" w:val="7 metre"/>
        </w:smartTagPr>
        <w:r w:rsidRPr="001B5D25">
          <w:rPr>
            <w:rFonts w:ascii="Times New Roman" w:eastAsia="MS Mincho" w:hAnsi="Times New Roman"/>
            <w:sz w:val="28"/>
            <w:szCs w:val="28"/>
            <w:lang w:val="en-US" w:eastAsia="ja-JP"/>
          </w:rPr>
          <w:t xml:space="preserve">7 </w:t>
        </w:r>
        <w:proofErr w:type="spellStart"/>
        <w:r w:rsidRPr="001B5D25">
          <w:rPr>
            <w:rFonts w:ascii="Times New Roman" w:eastAsia="MS Mincho" w:hAnsi="Times New Roman"/>
            <w:sz w:val="28"/>
            <w:szCs w:val="28"/>
            <w:lang w:val="en-US" w:eastAsia="ja-JP"/>
          </w:rPr>
          <w:t>metre</w:t>
        </w:r>
      </w:smartTag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olup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inşaat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talebinde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bulunulması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hususu</w:t>
      </w:r>
      <w:r>
        <w:rPr>
          <w:rFonts w:ascii="Times New Roman" w:eastAsia="MS Mincho" w:hAnsi="Times New Roman"/>
          <w:sz w:val="28"/>
          <w:szCs w:val="28"/>
          <w:lang w:val="en-US" w:eastAsia="ja-JP"/>
        </w:rPr>
        <w:t>nun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İmar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Komisyonuna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havale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edilmesini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öneriyorum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”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dedi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>.</w:t>
      </w:r>
    </w:p>
    <w:p w:rsidR="007A5B0B" w:rsidRDefault="007A5B0B" w:rsidP="007A5B0B">
      <w:pPr>
        <w:ind w:firstLine="708"/>
        <w:jc w:val="both"/>
        <w:rPr>
          <w:rFonts w:ascii="Times New Roman" w:eastAsia="MS Mincho" w:hAnsi="Times New Roman"/>
          <w:sz w:val="28"/>
          <w:szCs w:val="28"/>
          <w:lang w:val="en-US" w:eastAsia="ja-JP"/>
        </w:rPr>
      </w:pP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Belediye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Başkanı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Resul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YILMAZ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tarafından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yapılan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bu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teklif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ve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öneriyle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ilgili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meclis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üyelerinden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söz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almak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isteyen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olup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olmadığı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soruldu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.</w:t>
      </w:r>
    </w:p>
    <w:p w:rsidR="007A5B0B" w:rsidRDefault="007A5B0B" w:rsidP="007A5B0B">
      <w:pPr>
        <w:ind w:firstLine="708"/>
        <w:jc w:val="both"/>
        <w:rPr>
          <w:rFonts w:ascii="Times New Roman" w:eastAsia="MS Mincho" w:hAnsi="Times New Roman"/>
          <w:sz w:val="28"/>
          <w:szCs w:val="28"/>
          <w:lang w:val="en-US" w:eastAsia="ja-JP"/>
        </w:rPr>
      </w:pP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Söz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isteyen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olmadığından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isim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okunmak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suretiyle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açık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oylamaya</w:t>
      </w:r>
      <w:proofErr w:type="spellEnd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5D0064">
        <w:rPr>
          <w:rFonts w:ascii="Times New Roman" w:eastAsia="MS Mincho" w:hAnsi="Times New Roman"/>
          <w:sz w:val="28"/>
          <w:szCs w:val="28"/>
          <w:lang w:val="en-US" w:eastAsia="ja-JP"/>
        </w:rPr>
        <w:t>geçildi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>.</w:t>
      </w:r>
    </w:p>
    <w:p w:rsidR="007A5B0B" w:rsidRPr="001B5D25" w:rsidRDefault="007A5B0B" w:rsidP="007A5B0B">
      <w:pPr>
        <w:ind w:firstLine="708"/>
        <w:jc w:val="both"/>
        <w:rPr>
          <w:rFonts w:ascii="Times New Roman" w:eastAsia="MS Mincho" w:hAnsi="Times New Roman"/>
          <w:sz w:val="28"/>
          <w:szCs w:val="28"/>
          <w:lang w:val="en-US" w:eastAsia="ja-JP"/>
        </w:rPr>
      </w:pPr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</w:t>
      </w:r>
      <w:proofErr w:type="spellStart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>İsim</w:t>
      </w:r>
      <w:proofErr w:type="spellEnd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>okunmak</w:t>
      </w:r>
      <w:proofErr w:type="spellEnd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>suretiyle</w:t>
      </w:r>
      <w:proofErr w:type="spellEnd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>yapılan</w:t>
      </w:r>
      <w:proofErr w:type="spellEnd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>açık</w:t>
      </w:r>
      <w:proofErr w:type="spellEnd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4519E7">
        <w:rPr>
          <w:rFonts w:ascii="Times New Roman" w:eastAsia="MS Mincho" w:hAnsi="Times New Roman"/>
          <w:sz w:val="28"/>
          <w:szCs w:val="28"/>
          <w:lang w:val="en-US" w:eastAsia="ja-JP"/>
        </w:rPr>
        <w:t>oylamada</w:t>
      </w:r>
      <w:proofErr w:type="spellEnd"/>
      <w:r>
        <w:t xml:space="preserve">; </w:t>
      </w:r>
      <w:r w:rsidRPr="001B5D25">
        <w:rPr>
          <w:rFonts w:ascii="Times New Roman" w:hAnsi="Times New Roman"/>
          <w:sz w:val="28"/>
          <w:szCs w:val="28"/>
        </w:rPr>
        <w:t xml:space="preserve">Celal </w:t>
      </w:r>
      <w:proofErr w:type="spellStart"/>
      <w:r w:rsidRPr="001B5D25">
        <w:rPr>
          <w:rFonts w:ascii="Times New Roman" w:hAnsi="Times New Roman"/>
          <w:sz w:val="28"/>
          <w:szCs w:val="28"/>
        </w:rPr>
        <w:t>AKIL</w:t>
      </w:r>
      <w:proofErr w:type="gramStart"/>
      <w:r w:rsidRPr="001B5D25">
        <w:rPr>
          <w:rFonts w:ascii="Times New Roman" w:hAnsi="Times New Roman"/>
          <w:sz w:val="28"/>
          <w:szCs w:val="28"/>
        </w:rPr>
        <w:t>,İbrahim</w:t>
      </w:r>
      <w:proofErr w:type="spellEnd"/>
      <w:proofErr w:type="gramEnd"/>
      <w:r w:rsidRPr="001B5D25">
        <w:rPr>
          <w:rFonts w:ascii="Times New Roman" w:hAnsi="Times New Roman"/>
          <w:sz w:val="28"/>
          <w:szCs w:val="28"/>
        </w:rPr>
        <w:t xml:space="preserve"> Halil NASANLI, Nusret TÜYSÜZ, Cumali </w:t>
      </w:r>
      <w:proofErr w:type="spellStart"/>
      <w:r w:rsidRPr="001B5D25">
        <w:rPr>
          <w:rFonts w:ascii="Times New Roman" w:hAnsi="Times New Roman"/>
          <w:sz w:val="28"/>
          <w:szCs w:val="28"/>
        </w:rPr>
        <w:t>KARAVAR,Ali</w:t>
      </w:r>
      <w:proofErr w:type="spellEnd"/>
      <w:r w:rsidRPr="001B5D25">
        <w:rPr>
          <w:rFonts w:ascii="Times New Roman" w:hAnsi="Times New Roman"/>
          <w:sz w:val="28"/>
          <w:szCs w:val="28"/>
        </w:rPr>
        <w:t xml:space="preserve"> Zülfikar İZOL, Hamdi HATİPOĞLU, </w:t>
      </w:r>
      <w:proofErr w:type="spellStart"/>
      <w:r w:rsidRPr="001B5D25">
        <w:rPr>
          <w:rFonts w:ascii="Times New Roman" w:hAnsi="Times New Roman"/>
          <w:sz w:val="28"/>
          <w:szCs w:val="28"/>
        </w:rPr>
        <w:t>Nezahat</w:t>
      </w:r>
      <w:proofErr w:type="spellEnd"/>
      <w:r w:rsidRPr="001B5D25">
        <w:rPr>
          <w:rFonts w:ascii="Times New Roman" w:hAnsi="Times New Roman"/>
          <w:sz w:val="28"/>
          <w:szCs w:val="28"/>
        </w:rPr>
        <w:t xml:space="preserve"> YEĞİN, Hasan BAYDİLLİ, Hasan KARAKAŞ, Aysel URTEKİN, Hacı Ahmet </w:t>
      </w:r>
      <w:proofErr w:type="spellStart"/>
      <w:r w:rsidRPr="001B5D25">
        <w:rPr>
          <w:rFonts w:ascii="Times New Roman" w:hAnsi="Times New Roman"/>
          <w:sz w:val="28"/>
          <w:szCs w:val="28"/>
        </w:rPr>
        <w:t>ÖNCÜL,Murat</w:t>
      </w:r>
      <w:proofErr w:type="spellEnd"/>
      <w:r w:rsidRPr="001B5D25">
        <w:rPr>
          <w:rFonts w:ascii="Times New Roman" w:hAnsi="Times New Roman"/>
          <w:sz w:val="28"/>
          <w:szCs w:val="28"/>
        </w:rPr>
        <w:t xml:space="preserve"> ADKOŞU, Rüstem KARALI, </w:t>
      </w:r>
      <w:proofErr w:type="spellStart"/>
      <w:r w:rsidRPr="001B5D25">
        <w:rPr>
          <w:rFonts w:ascii="Times New Roman" w:hAnsi="Times New Roman"/>
          <w:sz w:val="28"/>
          <w:szCs w:val="28"/>
        </w:rPr>
        <w:t>Eyyüp</w:t>
      </w:r>
      <w:proofErr w:type="spellEnd"/>
      <w:r w:rsidRPr="001B5D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5D25">
        <w:rPr>
          <w:rFonts w:ascii="Times New Roman" w:hAnsi="Times New Roman"/>
          <w:sz w:val="28"/>
          <w:szCs w:val="28"/>
        </w:rPr>
        <w:t>ÇINAR,Selahattin</w:t>
      </w:r>
      <w:proofErr w:type="spellEnd"/>
      <w:r w:rsidRPr="001B5D25">
        <w:rPr>
          <w:rFonts w:ascii="Times New Roman" w:hAnsi="Times New Roman"/>
          <w:sz w:val="28"/>
          <w:szCs w:val="28"/>
        </w:rPr>
        <w:t xml:space="preserve"> İLHAN, Nurettin BOZDAĞ, Cumali BAYRAM, Murat TAMSES, Bekir GÜMÜŞTAŞ, Hüseyin </w:t>
      </w:r>
      <w:proofErr w:type="spellStart"/>
      <w:r w:rsidRPr="001B5D25">
        <w:rPr>
          <w:rFonts w:ascii="Times New Roman" w:hAnsi="Times New Roman"/>
          <w:sz w:val="28"/>
          <w:szCs w:val="28"/>
        </w:rPr>
        <w:t>AKER,Ahmet</w:t>
      </w:r>
      <w:proofErr w:type="spellEnd"/>
      <w:r w:rsidRPr="001B5D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5D25">
        <w:rPr>
          <w:rFonts w:ascii="Times New Roman" w:hAnsi="Times New Roman"/>
          <w:sz w:val="28"/>
          <w:szCs w:val="28"/>
        </w:rPr>
        <w:t>YAVUZER</w:t>
      </w:r>
      <w:r>
        <w:rPr>
          <w:rFonts w:ascii="Times New Roman" w:hAnsi="Times New Roman"/>
          <w:sz w:val="28"/>
          <w:szCs w:val="28"/>
        </w:rPr>
        <w:t>’in</w:t>
      </w:r>
      <w:proofErr w:type="spellEnd"/>
      <w:r>
        <w:rPr>
          <w:rFonts w:ascii="Times New Roman" w:hAnsi="Times New Roman"/>
          <w:sz w:val="28"/>
          <w:szCs w:val="28"/>
        </w:rPr>
        <w:t xml:space="preserve"> kabul oyu </w:t>
      </w:r>
      <w:r>
        <w:rPr>
          <w:rFonts w:ascii="Times New Roman" w:hAnsi="Times New Roman"/>
          <w:sz w:val="28"/>
          <w:szCs w:val="28"/>
        </w:rPr>
        <w:lastRenderedPageBreak/>
        <w:t>,</w:t>
      </w:r>
      <w:r w:rsidRPr="001B5D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Mehmet </w:t>
      </w:r>
      <w:proofErr w:type="spellStart"/>
      <w:r>
        <w:rPr>
          <w:rFonts w:ascii="Times New Roman" w:hAnsi="Times New Roman"/>
          <w:sz w:val="28"/>
          <w:szCs w:val="28"/>
        </w:rPr>
        <w:t>Hanifi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GÜNEŞ’in</w:t>
      </w:r>
      <w:proofErr w:type="spellEnd"/>
      <w:r>
        <w:rPr>
          <w:rFonts w:ascii="Times New Roman" w:hAnsi="Times New Roman"/>
          <w:sz w:val="28"/>
          <w:szCs w:val="28"/>
        </w:rPr>
        <w:t xml:space="preserve"> çekimser</w:t>
      </w:r>
      <w:r w:rsidRPr="001B5D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,</w:t>
      </w:r>
      <w:r w:rsidRPr="001B5D25">
        <w:rPr>
          <w:rFonts w:ascii="Times New Roman" w:hAnsi="Times New Roman"/>
          <w:sz w:val="28"/>
          <w:szCs w:val="28"/>
        </w:rPr>
        <w:t xml:space="preserve">Ali </w:t>
      </w:r>
      <w:proofErr w:type="spellStart"/>
      <w:r w:rsidRPr="001B5D25">
        <w:rPr>
          <w:rFonts w:ascii="Times New Roman" w:hAnsi="Times New Roman"/>
          <w:sz w:val="28"/>
          <w:szCs w:val="28"/>
        </w:rPr>
        <w:t>GÖYÜNCÜ’nün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red</w:t>
      </w:r>
      <w:proofErr w:type="spellEnd"/>
      <w:r>
        <w:rPr>
          <w:rFonts w:ascii="Times New Roman" w:hAnsi="Times New Roman"/>
          <w:sz w:val="28"/>
          <w:szCs w:val="28"/>
        </w:rPr>
        <w:t xml:space="preserve"> oyu kullandığı görüldü.</w:t>
      </w:r>
    </w:p>
    <w:p w:rsidR="00881AC7" w:rsidRPr="007A5B0B" w:rsidRDefault="007A5B0B" w:rsidP="007A5B0B">
      <w:pPr>
        <w:ind w:firstLine="708"/>
        <w:jc w:val="both"/>
        <w:rPr>
          <w:rFonts w:ascii="Times New Roman" w:eastAsia="MS Mincho" w:hAnsi="Times New Roman"/>
          <w:sz w:val="28"/>
          <w:szCs w:val="28"/>
          <w:lang w:val="en-US" w:eastAsia="ja-JP"/>
        </w:rPr>
      </w:pP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İlçemiz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Camikebir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mahallesi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1199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ada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, 4,5,6,7,8,14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ve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15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nolu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parsellerin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bulunduğu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adada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komşu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parseller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çekmeli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yaptığından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ve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yapı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kat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adedi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Z+5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olduğundan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yapacağım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taşınmazın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ekteki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taslakta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anlaşıldığı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üzere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zemin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katta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bahçe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mesafeleri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çekildikten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sonraki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alanın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tamamında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asma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katlı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dükkanlar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olacak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şekilde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üzerinde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de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bahçe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mesafeleri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korunacak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şekilde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5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katlı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2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blok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arası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smartTag w:uri="urn:schemas-microsoft-com:office:smarttags" w:element="metricconverter">
        <w:smartTagPr>
          <w:attr w:name="ProductID" w:val="7 metre"/>
        </w:smartTagPr>
        <w:r w:rsidRPr="001B5D25">
          <w:rPr>
            <w:rFonts w:ascii="Times New Roman" w:eastAsia="MS Mincho" w:hAnsi="Times New Roman"/>
            <w:sz w:val="28"/>
            <w:szCs w:val="28"/>
            <w:lang w:val="en-US" w:eastAsia="ja-JP"/>
          </w:rPr>
          <w:t xml:space="preserve">7 </w:t>
        </w:r>
        <w:proofErr w:type="spellStart"/>
        <w:r w:rsidRPr="001B5D25">
          <w:rPr>
            <w:rFonts w:ascii="Times New Roman" w:eastAsia="MS Mincho" w:hAnsi="Times New Roman"/>
            <w:sz w:val="28"/>
            <w:szCs w:val="28"/>
            <w:lang w:val="en-US" w:eastAsia="ja-JP"/>
          </w:rPr>
          <w:t>metre</w:t>
        </w:r>
      </w:smartTag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olup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inşaat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talebinde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bulunulması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hususunun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>İm</w:t>
      </w:r>
      <w:r>
        <w:rPr>
          <w:rFonts w:ascii="Times New Roman" w:eastAsia="MS Mincho" w:hAnsi="Times New Roman"/>
          <w:sz w:val="28"/>
          <w:szCs w:val="28"/>
          <w:lang w:val="en-US" w:eastAsia="ja-JP"/>
        </w:rPr>
        <w:t>ar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Komisyonuna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havale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edilmesi</w:t>
      </w:r>
      <w:proofErr w:type="spellEnd"/>
      <w:r w:rsidRPr="001B5D25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hususu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oyçokluğuyla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r w:rsidRPr="00853F0B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853F0B">
        <w:rPr>
          <w:rFonts w:ascii="Times New Roman" w:eastAsia="MS Mincho" w:hAnsi="Times New Roman"/>
          <w:sz w:val="28"/>
          <w:szCs w:val="28"/>
          <w:lang w:val="en-US" w:eastAsia="ja-JP"/>
        </w:rPr>
        <w:t>ile</w:t>
      </w:r>
      <w:proofErr w:type="spellEnd"/>
      <w:r w:rsidRPr="00853F0B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853F0B">
        <w:rPr>
          <w:rFonts w:ascii="Times New Roman" w:eastAsia="MS Mincho" w:hAnsi="Times New Roman"/>
          <w:sz w:val="28"/>
          <w:szCs w:val="28"/>
          <w:lang w:val="en-US" w:eastAsia="ja-JP"/>
        </w:rPr>
        <w:t>kabul</w:t>
      </w:r>
      <w:proofErr w:type="spellEnd"/>
      <w:r w:rsidRPr="00853F0B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853F0B">
        <w:rPr>
          <w:rFonts w:ascii="Times New Roman" w:eastAsia="MS Mincho" w:hAnsi="Times New Roman"/>
          <w:sz w:val="28"/>
          <w:szCs w:val="28"/>
          <w:lang w:val="en-US" w:eastAsia="ja-JP"/>
        </w:rPr>
        <w:t>edildi</w:t>
      </w:r>
      <w:proofErr w:type="spellEnd"/>
      <w:r w:rsidRPr="00853F0B">
        <w:rPr>
          <w:rFonts w:ascii="Times New Roman" w:eastAsia="MS Mincho" w:hAnsi="Times New Roman"/>
          <w:sz w:val="28"/>
          <w:szCs w:val="28"/>
          <w:lang w:val="en-US" w:eastAsia="ja-JP"/>
        </w:rPr>
        <w:t>.</w:t>
      </w:r>
    </w:p>
    <w:bookmarkEnd w:id="0"/>
    <w:bookmarkEnd w:id="1"/>
    <w:bookmarkEnd w:id="2"/>
    <w:p w:rsidR="00A6731A" w:rsidRPr="001650A8" w:rsidRDefault="00A6731A" w:rsidP="00F318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 </w:t>
      </w:r>
      <w:r w:rsidRPr="001650A8">
        <w:rPr>
          <w:sz w:val="28"/>
          <w:szCs w:val="28"/>
        </w:rPr>
        <w:t>Bu hususta gerekli işlemlerin ikmali için kararın ilgili birimlere gönderilmesine oybirliğiyle karar verildi.</w:t>
      </w:r>
      <w:r w:rsidR="00CC5629">
        <w:rPr>
          <w:sz w:val="28"/>
          <w:szCs w:val="28"/>
        </w:rPr>
        <w:t xml:space="preserve"> </w:t>
      </w:r>
      <w:proofErr w:type="gramStart"/>
      <w:r w:rsidR="007A5B0B">
        <w:rPr>
          <w:sz w:val="28"/>
          <w:szCs w:val="28"/>
        </w:rPr>
        <w:t>09</w:t>
      </w:r>
      <w:r w:rsidR="000A2292">
        <w:rPr>
          <w:sz w:val="28"/>
          <w:szCs w:val="28"/>
        </w:rPr>
        <w:t>/10/2014</w:t>
      </w:r>
      <w:proofErr w:type="gramEnd"/>
    </w:p>
    <w:p w:rsidR="00A6731A" w:rsidRDefault="00A6731A" w:rsidP="00430443">
      <w:pPr>
        <w:jc w:val="both"/>
        <w:rPr>
          <w:sz w:val="28"/>
          <w:szCs w:val="28"/>
        </w:rPr>
      </w:pPr>
      <w:r w:rsidRPr="001650A8">
        <w:rPr>
          <w:sz w:val="28"/>
          <w:szCs w:val="28"/>
        </w:rPr>
        <w:t xml:space="preserve">      </w:t>
      </w:r>
    </w:p>
    <w:p w:rsidR="007A5B0B" w:rsidRPr="00430443" w:rsidRDefault="007A5B0B" w:rsidP="00430443">
      <w:pPr>
        <w:jc w:val="both"/>
        <w:rPr>
          <w:sz w:val="28"/>
          <w:szCs w:val="28"/>
        </w:rPr>
      </w:pPr>
    </w:p>
    <w:p w:rsidR="00A6731A" w:rsidRPr="001650A8" w:rsidRDefault="00A6731A" w:rsidP="009779B0">
      <w:pPr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  <w:proofErr w:type="spellStart"/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>Resul</w:t>
      </w:r>
      <w:proofErr w:type="spellEnd"/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YILMAZ                </w:t>
      </w:r>
      <w:r w:rsidR="007A5B0B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</w:t>
      </w:r>
      <w:proofErr w:type="spellStart"/>
      <w:r w:rsidR="007A5B0B">
        <w:rPr>
          <w:rFonts w:ascii="Times New Roman" w:eastAsia="MS Mincho" w:hAnsi="Times New Roman"/>
          <w:sz w:val="28"/>
          <w:szCs w:val="28"/>
          <w:lang w:val="en-US" w:eastAsia="ja-JP"/>
        </w:rPr>
        <w:t>Aysel</w:t>
      </w:r>
      <w:proofErr w:type="spellEnd"/>
      <w:r w:rsidR="007A5B0B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URTEKİN </w:t>
      </w:r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         İbrahim </w:t>
      </w:r>
      <w:proofErr w:type="spellStart"/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>Halil</w:t>
      </w:r>
      <w:proofErr w:type="spellEnd"/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NASANLI</w:t>
      </w:r>
    </w:p>
    <w:p w:rsidR="00A6731A" w:rsidRPr="001650A8" w:rsidRDefault="00AC7B40" w:rsidP="009779B0">
      <w:pPr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Belediye</w:t>
      </w:r>
      <w:proofErr w:type="spellEnd"/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>Başkanı</w:t>
      </w:r>
      <w:proofErr w:type="spellEnd"/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  <w:t xml:space="preserve">    </w:t>
      </w:r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proofErr w:type="spellStart"/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>Kâtip</w:t>
      </w:r>
      <w:proofErr w:type="spellEnd"/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proofErr w:type="spellStart"/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>Kâtip</w:t>
      </w:r>
      <w:proofErr w:type="spellEnd"/>
    </w:p>
    <w:p w:rsidR="00A6731A" w:rsidRPr="001650A8" w:rsidRDefault="00A6731A" w:rsidP="009779B0">
      <w:pPr>
        <w:rPr>
          <w:rFonts w:ascii="Times New Roman" w:hAnsi="Times New Roman"/>
          <w:sz w:val="28"/>
          <w:szCs w:val="28"/>
        </w:rPr>
      </w:pPr>
      <w:proofErr w:type="spellStart"/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>Meclis</w:t>
      </w:r>
      <w:proofErr w:type="spellEnd"/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>Başkanı</w:t>
      </w:r>
      <w:proofErr w:type="spellEnd"/>
    </w:p>
    <w:sectPr w:rsidR="00A6731A" w:rsidRPr="001650A8" w:rsidSect="00B701A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58C" w:rsidRDefault="00FB658C" w:rsidP="00C71F57">
      <w:pPr>
        <w:spacing w:after="0" w:line="240" w:lineRule="auto"/>
      </w:pPr>
      <w:r>
        <w:separator/>
      </w:r>
    </w:p>
  </w:endnote>
  <w:endnote w:type="continuationSeparator" w:id="0">
    <w:p w:rsidR="00FB658C" w:rsidRDefault="00FB658C" w:rsidP="00C71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31A" w:rsidRDefault="00A6731A" w:rsidP="00B701AF">
    <w:pPr>
      <w:pStyle w:val="Altbilgi"/>
      <w:jc w:val="center"/>
    </w:pPr>
  </w:p>
  <w:p w:rsidR="00A6731A" w:rsidRDefault="00A6731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58C" w:rsidRDefault="00FB658C" w:rsidP="00C71F57">
      <w:pPr>
        <w:spacing w:after="0" w:line="240" w:lineRule="auto"/>
      </w:pPr>
      <w:r>
        <w:separator/>
      </w:r>
    </w:p>
  </w:footnote>
  <w:footnote w:type="continuationSeparator" w:id="0">
    <w:p w:rsidR="00FB658C" w:rsidRDefault="00FB658C" w:rsidP="00C71F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A02"/>
    <w:rsid w:val="0000366A"/>
    <w:rsid w:val="000147E7"/>
    <w:rsid w:val="0002370C"/>
    <w:rsid w:val="0002707D"/>
    <w:rsid w:val="00046EA2"/>
    <w:rsid w:val="000575B1"/>
    <w:rsid w:val="0006076F"/>
    <w:rsid w:val="00060C12"/>
    <w:rsid w:val="00066BAB"/>
    <w:rsid w:val="00076457"/>
    <w:rsid w:val="000944AE"/>
    <w:rsid w:val="000A2292"/>
    <w:rsid w:val="000B12D9"/>
    <w:rsid w:val="000C0684"/>
    <w:rsid w:val="000C07EA"/>
    <w:rsid w:val="000D12F0"/>
    <w:rsid w:val="000D297A"/>
    <w:rsid w:val="000E753E"/>
    <w:rsid w:val="000F230B"/>
    <w:rsid w:val="0010594E"/>
    <w:rsid w:val="00117450"/>
    <w:rsid w:val="001200EB"/>
    <w:rsid w:val="00122E2B"/>
    <w:rsid w:val="00127E1D"/>
    <w:rsid w:val="00133612"/>
    <w:rsid w:val="00135BF8"/>
    <w:rsid w:val="001650A8"/>
    <w:rsid w:val="00187203"/>
    <w:rsid w:val="00196E7B"/>
    <w:rsid w:val="001A155D"/>
    <w:rsid w:val="001A60BF"/>
    <w:rsid w:val="001A7FA2"/>
    <w:rsid w:val="001C054B"/>
    <w:rsid w:val="001C0613"/>
    <w:rsid w:val="001C4F2F"/>
    <w:rsid w:val="001E03C4"/>
    <w:rsid w:val="001F18ED"/>
    <w:rsid w:val="001F60D0"/>
    <w:rsid w:val="002172E2"/>
    <w:rsid w:val="00220C61"/>
    <w:rsid w:val="002217FE"/>
    <w:rsid w:val="00231E7D"/>
    <w:rsid w:val="00244EDB"/>
    <w:rsid w:val="002530CD"/>
    <w:rsid w:val="00255342"/>
    <w:rsid w:val="00261E62"/>
    <w:rsid w:val="002626DC"/>
    <w:rsid w:val="00266A02"/>
    <w:rsid w:val="00270FE4"/>
    <w:rsid w:val="00277FC9"/>
    <w:rsid w:val="00290570"/>
    <w:rsid w:val="002B11D9"/>
    <w:rsid w:val="002B3D1C"/>
    <w:rsid w:val="002C74E8"/>
    <w:rsid w:val="002E3317"/>
    <w:rsid w:val="002E4583"/>
    <w:rsid w:val="002F0B48"/>
    <w:rsid w:val="002F4416"/>
    <w:rsid w:val="003077B8"/>
    <w:rsid w:val="003116A0"/>
    <w:rsid w:val="0031313D"/>
    <w:rsid w:val="00313266"/>
    <w:rsid w:val="00313D2A"/>
    <w:rsid w:val="003151F3"/>
    <w:rsid w:val="003323CE"/>
    <w:rsid w:val="003425D0"/>
    <w:rsid w:val="00346110"/>
    <w:rsid w:val="00350608"/>
    <w:rsid w:val="00367C53"/>
    <w:rsid w:val="00370988"/>
    <w:rsid w:val="00372E17"/>
    <w:rsid w:val="00374991"/>
    <w:rsid w:val="0037651D"/>
    <w:rsid w:val="0037747F"/>
    <w:rsid w:val="00377F76"/>
    <w:rsid w:val="003A0E0A"/>
    <w:rsid w:val="003C00DE"/>
    <w:rsid w:val="003C1FC2"/>
    <w:rsid w:val="003C716C"/>
    <w:rsid w:val="003C7656"/>
    <w:rsid w:val="003D2EBA"/>
    <w:rsid w:val="003D33EF"/>
    <w:rsid w:val="003F1459"/>
    <w:rsid w:val="003F192F"/>
    <w:rsid w:val="0041137A"/>
    <w:rsid w:val="00425A7C"/>
    <w:rsid w:val="0042778E"/>
    <w:rsid w:val="00430443"/>
    <w:rsid w:val="0043152B"/>
    <w:rsid w:val="00432086"/>
    <w:rsid w:val="00434864"/>
    <w:rsid w:val="0043547C"/>
    <w:rsid w:val="004442AA"/>
    <w:rsid w:val="004519E7"/>
    <w:rsid w:val="00452010"/>
    <w:rsid w:val="00466951"/>
    <w:rsid w:val="00474AE4"/>
    <w:rsid w:val="00480DEC"/>
    <w:rsid w:val="004844A5"/>
    <w:rsid w:val="00490634"/>
    <w:rsid w:val="0049509A"/>
    <w:rsid w:val="004C516F"/>
    <w:rsid w:val="004D1A12"/>
    <w:rsid w:val="004D3732"/>
    <w:rsid w:val="004E7979"/>
    <w:rsid w:val="004F2CD9"/>
    <w:rsid w:val="004F5AD3"/>
    <w:rsid w:val="00524679"/>
    <w:rsid w:val="0052580C"/>
    <w:rsid w:val="00543FE6"/>
    <w:rsid w:val="00547C11"/>
    <w:rsid w:val="00556F40"/>
    <w:rsid w:val="00564447"/>
    <w:rsid w:val="005645D0"/>
    <w:rsid w:val="00565EC4"/>
    <w:rsid w:val="00565FAF"/>
    <w:rsid w:val="00575073"/>
    <w:rsid w:val="0058129F"/>
    <w:rsid w:val="00581379"/>
    <w:rsid w:val="00592997"/>
    <w:rsid w:val="005B7A88"/>
    <w:rsid w:val="005C0A8D"/>
    <w:rsid w:val="005D0064"/>
    <w:rsid w:val="005E0CED"/>
    <w:rsid w:val="005E1CFE"/>
    <w:rsid w:val="005E4653"/>
    <w:rsid w:val="005F153C"/>
    <w:rsid w:val="0060150E"/>
    <w:rsid w:val="00601F55"/>
    <w:rsid w:val="00606C47"/>
    <w:rsid w:val="00615AB4"/>
    <w:rsid w:val="006272C4"/>
    <w:rsid w:val="006311B8"/>
    <w:rsid w:val="00635993"/>
    <w:rsid w:val="00644284"/>
    <w:rsid w:val="0064714A"/>
    <w:rsid w:val="00655954"/>
    <w:rsid w:val="0066331B"/>
    <w:rsid w:val="00672DF0"/>
    <w:rsid w:val="006853DA"/>
    <w:rsid w:val="00690E17"/>
    <w:rsid w:val="00691956"/>
    <w:rsid w:val="00696DD8"/>
    <w:rsid w:val="006B1062"/>
    <w:rsid w:val="006B36F1"/>
    <w:rsid w:val="006B7B2C"/>
    <w:rsid w:val="006C0B4D"/>
    <w:rsid w:val="006C276B"/>
    <w:rsid w:val="006C414C"/>
    <w:rsid w:val="006D6AB1"/>
    <w:rsid w:val="006E6A01"/>
    <w:rsid w:val="00700E0F"/>
    <w:rsid w:val="00713830"/>
    <w:rsid w:val="00722DCA"/>
    <w:rsid w:val="007272C9"/>
    <w:rsid w:val="00733CD2"/>
    <w:rsid w:val="00753957"/>
    <w:rsid w:val="00762699"/>
    <w:rsid w:val="0076343D"/>
    <w:rsid w:val="007722A4"/>
    <w:rsid w:val="00776C0F"/>
    <w:rsid w:val="007936D5"/>
    <w:rsid w:val="007A2D8C"/>
    <w:rsid w:val="007A3DE8"/>
    <w:rsid w:val="007A5B0B"/>
    <w:rsid w:val="007A5C29"/>
    <w:rsid w:val="007B20DD"/>
    <w:rsid w:val="007B3AF6"/>
    <w:rsid w:val="007C0102"/>
    <w:rsid w:val="007C1480"/>
    <w:rsid w:val="007C30C0"/>
    <w:rsid w:val="007E1CA6"/>
    <w:rsid w:val="007E6648"/>
    <w:rsid w:val="007F2962"/>
    <w:rsid w:val="008037A9"/>
    <w:rsid w:val="0080670B"/>
    <w:rsid w:val="00824E5C"/>
    <w:rsid w:val="00834D2D"/>
    <w:rsid w:val="00853F0B"/>
    <w:rsid w:val="00856449"/>
    <w:rsid w:val="00857383"/>
    <w:rsid w:val="00873600"/>
    <w:rsid w:val="00876037"/>
    <w:rsid w:val="00881AC7"/>
    <w:rsid w:val="008878AA"/>
    <w:rsid w:val="00887C20"/>
    <w:rsid w:val="008B0A58"/>
    <w:rsid w:val="008B2D04"/>
    <w:rsid w:val="008B439E"/>
    <w:rsid w:val="008C0631"/>
    <w:rsid w:val="008C29E4"/>
    <w:rsid w:val="008D4AF0"/>
    <w:rsid w:val="008D4F1B"/>
    <w:rsid w:val="008E687A"/>
    <w:rsid w:val="008F0007"/>
    <w:rsid w:val="008F6210"/>
    <w:rsid w:val="00900C54"/>
    <w:rsid w:val="00907037"/>
    <w:rsid w:val="00913E33"/>
    <w:rsid w:val="00914E48"/>
    <w:rsid w:val="00921D7F"/>
    <w:rsid w:val="009231CB"/>
    <w:rsid w:val="00935049"/>
    <w:rsid w:val="00942FFA"/>
    <w:rsid w:val="00945144"/>
    <w:rsid w:val="009471A5"/>
    <w:rsid w:val="00961232"/>
    <w:rsid w:val="00963545"/>
    <w:rsid w:val="00967B16"/>
    <w:rsid w:val="00973A12"/>
    <w:rsid w:val="009779B0"/>
    <w:rsid w:val="009866AE"/>
    <w:rsid w:val="0099171C"/>
    <w:rsid w:val="0099422B"/>
    <w:rsid w:val="00996756"/>
    <w:rsid w:val="009A5FE7"/>
    <w:rsid w:val="009B1533"/>
    <w:rsid w:val="009C2EED"/>
    <w:rsid w:val="009C5D6B"/>
    <w:rsid w:val="009D3506"/>
    <w:rsid w:val="009E6044"/>
    <w:rsid w:val="009F147F"/>
    <w:rsid w:val="009F2B7A"/>
    <w:rsid w:val="00A12458"/>
    <w:rsid w:val="00A156A0"/>
    <w:rsid w:val="00A23595"/>
    <w:rsid w:val="00A4602A"/>
    <w:rsid w:val="00A6731A"/>
    <w:rsid w:val="00A7376E"/>
    <w:rsid w:val="00A74C36"/>
    <w:rsid w:val="00A7584E"/>
    <w:rsid w:val="00A778DA"/>
    <w:rsid w:val="00A81537"/>
    <w:rsid w:val="00A86A97"/>
    <w:rsid w:val="00A8787F"/>
    <w:rsid w:val="00AA532C"/>
    <w:rsid w:val="00AB17B0"/>
    <w:rsid w:val="00AB1BAD"/>
    <w:rsid w:val="00AB33F5"/>
    <w:rsid w:val="00AB3E8A"/>
    <w:rsid w:val="00AC249F"/>
    <w:rsid w:val="00AC6DE2"/>
    <w:rsid w:val="00AC7B40"/>
    <w:rsid w:val="00AD0473"/>
    <w:rsid w:val="00AD21C1"/>
    <w:rsid w:val="00AD58F6"/>
    <w:rsid w:val="00AD6FFF"/>
    <w:rsid w:val="00AE5582"/>
    <w:rsid w:val="00B039E0"/>
    <w:rsid w:val="00B11ECB"/>
    <w:rsid w:val="00B13716"/>
    <w:rsid w:val="00B16166"/>
    <w:rsid w:val="00B32559"/>
    <w:rsid w:val="00B5643C"/>
    <w:rsid w:val="00B635C0"/>
    <w:rsid w:val="00B64DC8"/>
    <w:rsid w:val="00B701AF"/>
    <w:rsid w:val="00B75942"/>
    <w:rsid w:val="00B76B01"/>
    <w:rsid w:val="00BA4E13"/>
    <w:rsid w:val="00BB1BDA"/>
    <w:rsid w:val="00BC1ADA"/>
    <w:rsid w:val="00BF4324"/>
    <w:rsid w:val="00BF5F2F"/>
    <w:rsid w:val="00C07F2C"/>
    <w:rsid w:val="00C21969"/>
    <w:rsid w:val="00C542CA"/>
    <w:rsid w:val="00C57948"/>
    <w:rsid w:val="00C61DC3"/>
    <w:rsid w:val="00C65ADF"/>
    <w:rsid w:val="00C71F57"/>
    <w:rsid w:val="00C75700"/>
    <w:rsid w:val="00C82C4C"/>
    <w:rsid w:val="00CB54E0"/>
    <w:rsid w:val="00CB6023"/>
    <w:rsid w:val="00CC32E4"/>
    <w:rsid w:val="00CC5629"/>
    <w:rsid w:val="00CE1063"/>
    <w:rsid w:val="00CE6227"/>
    <w:rsid w:val="00CE7736"/>
    <w:rsid w:val="00CF178F"/>
    <w:rsid w:val="00CF469A"/>
    <w:rsid w:val="00D0592C"/>
    <w:rsid w:val="00D06268"/>
    <w:rsid w:val="00D2718D"/>
    <w:rsid w:val="00D320C3"/>
    <w:rsid w:val="00D4593F"/>
    <w:rsid w:val="00D72406"/>
    <w:rsid w:val="00DA2FAC"/>
    <w:rsid w:val="00DA64BE"/>
    <w:rsid w:val="00DA79C1"/>
    <w:rsid w:val="00DB1D61"/>
    <w:rsid w:val="00DB7443"/>
    <w:rsid w:val="00DC0DA0"/>
    <w:rsid w:val="00DC70AA"/>
    <w:rsid w:val="00DC77B1"/>
    <w:rsid w:val="00DE4073"/>
    <w:rsid w:val="00DF13DA"/>
    <w:rsid w:val="00E052AA"/>
    <w:rsid w:val="00E12558"/>
    <w:rsid w:val="00E135B1"/>
    <w:rsid w:val="00E35F6F"/>
    <w:rsid w:val="00E41E97"/>
    <w:rsid w:val="00E42391"/>
    <w:rsid w:val="00E50744"/>
    <w:rsid w:val="00E50FE1"/>
    <w:rsid w:val="00E553D0"/>
    <w:rsid w:val="00E56271"/>
    <w:rsid w:val="00E74A11"/>
    <w:rsid w:val="00E90D4C"/>
    <w:rsid w:val="00E90D60"/>
    <w:rsid w:val="00E92D5B"/>
    <w:rsid w:val="00E950E4"/>
    <w:rsid w:val="00EB6700"/>
    <w:rsid w:val="00ED6DA2"/>
    <w:rsid w:val="00EE01E5"/>
    <w:rsid w:val="00EE67AE"/>
    <w:rsid w:val="00EE6A33"/>
    <w:rsid w:val="00F1705A"/>
    <w:rsid w:val="00F214C7"/>
    <w:rsid w:val="00F3186F"/>
    <w:rsid w:val="00F341CB"/>
    <w:rsid w:val="00F50F5D"/>
    <w:rsid w:val="00F56EDB"/>
    <w:rsid w:val="00F60AD1"/>
    <w:rsid w:val="00F70CDC"/>
    <w:rsid w:val="00F859D4"/>
    <w:rsid w:val="00F90965"/>
    <w:rsid w:val="00F924EF"/>
    <w:rsid w:val="00F95129"/>
    <w:rsid w:val="00FB26F9"/>
    <w:rsid w:val="00FB658C"/>
    <w:rsid w:val="00FB7F1B"/>
    <w:rsid w:val="00FE0871"/>
    <w:rsid w:val="00FE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5ADA1BB-8183-4C06-B8F1-1F7629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3DA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58137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5E4653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581379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581379"/>
    <w:rPr>
      <w:rFonts w:ascii="Cambria" w:hAnsi="Cambria"/>
      <w:b/>
      <w:color w:val="365F91"/>
      <w:sz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7A2D8C"/>
    <w:rPr>
      <w:rFonts w:ascii="Times New Roman" w:hAnsi="Times New Roman"/>
      <w:b/>
      <w:sz w:val="24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581379"/>
    <w:rPr>
      <w:rFonts w:ascii="Cambria" w:hAnsi="Cambria"/>
      <w:b/>
      <w:color w:val="4F81BD"/>
      <w:sz w:val="22"/>
    </w:rPr>
  </w:style>
  <w:style w:type="paragraph" w:styleId="GvdeMetni">
    <w:name w:val="Body Text"/>
    <w:basedOn w:val="Normal"/>
    <w:link w:val="GvdeMetniChar"/>
    <w:uiPriority w:val="99"/>
    <w:rsid w:val="005E4653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</w:rPr>
  </w:style>
  <w:style w:type="table" w:customStyle="1" w:styleId="LightShading-Accent21">
    <w:name w:val="Light Shading - Accent 21"/>
    <w:uiPriority w:val="99"/>
    <w:rsid w:val="00FE08A4"/>
    <w:rPr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8B2D0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B2D04"/>
    <w:rPr>
      <w:rFonts w:ascii="Tahoma" w:hAnsi="Tahoma"/>
      <w:sz w:val="16"/>
    </w:rPr>
  </w:style>
  <w:style w:type="paragraph" w:styleId="TBal">
    <w:name w:val="TOC Heading"/>
    <w:basedOn w:val="Balk1"/>
    <w:next w:val="Normal"/>
    <w:uiPriority w:val="99"/>
    <w:qFormat/>
    <w:rsid w:val="00581379"/>
    <w:pPr>
      <w:outlineLvl w:val="9"/>
    </w:pPr>
    <w:rPr>
      <w:lang w:eastAsia="en-US"/>
    </w:rPr>
  </w:style>
  <w:style w:type="paragraph" w:styleId="T2">
    <w:name w:val="toc 2"/>
    <w:basedOn w:val="Normal"/>
    <w:next w:val="Normal"/>
    <w:autoRedefine/>
    <w:uiPriority w:val="99"/>
    <w:rsid w:val="00581379"/>
    <w:pPr>
      <w:spacing w:after="100"/>
      <w:ind w:left="220"/>
    </w:pPr>
    <w:rPr>
      <w:lang w:eastAsia="en-US"/>
    </w:rPr>
  </w:style>
  <w:style w:type="paragraph" w:styleId="T1">
    <w:name w:val="toc 1"/>
    <w:basedOn w:val="Normal"/>
    <w:next w:val="Normal"/>
    <w:autoRedefine/>
    <w:uiPriority w:val="99"/>
    <w:semiHidden/>
    <w:rsid w:val="00581379"/>
    <w:pPr>
      <w:spacing w:after="100"/>
    </w:pPr>
    <w:rPr>
      <w:lang w:eastAsia="en-US"/>
    </w:rPr>
  </w:style>
  <w:style w:type="paragraph" w:styleId="T3">
    <w:name w:val="toc 3"/>
    <w:basedOn w:val="Normal"/>
    <w:next w:val="Normal"/>
    <w:autoRedefine/>
    <w:uiPriority w:val="99"/>
    <w:semiHidden/>
    <w:rsid w:val="00581379"/>
    <w:pPr>
      <w:spacing w:after="100"/>
      <w:ind w:left="440"/>
    </w:pPr>
    <w:rPr>
      <w:lang w:eastAsia="en-US"/>
    </w:rPr>
  </w:style>
  <w:style w:type="paragraph" w:styleId="ResimYazs">
    <w:name w:val="caption"/>
    <w:basedOn w:val="Normal"/>
    <w:next w:val="Normal"/>
    <w:uiPriority w:val="99"/>
    <w:qFormat/>
    <w:rsid w:val="006853DA"/>
    <w:pPr>
      <w:spacing w:line="240" w:lineRule="auto"/>
    </w:pPr>
    <w:rPr>
      <w:b/>
      <w:bCs/>
      <w:color w:val="4F81BD"/>
      <w:sz w:val="18"/>
      <w:szCs w:val="18"/>
    </w:rPr>
  </w:style>
  <w:style w:type="paragraph" w:styleId="stbilgi">
    <w:name w:val="header"/>
    <w:basedOn w:val="Normal"/>
    <w:link w:val="stbilgiChar"/>
    <w:uiPriority w:val="99"/>
    <w:rsid w:val="00C71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71F57"/>
    <w:rPr>
      <w:sz w:val="22"/>
    </w:rPr>
  </w:style>
  <w:style w:type="paragraph" w:styleId="Altbilgi">
    <w:name w:val="footer"/>
    <w:basedOn w:val="Normal"/>
    <w:link w:val="AltbilgiChar"/>
    <w:uiPriority w:val="99"/>
    <w:rsid w:val="00C71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71F57"/>
    <w:rPr>
      <w:sz w:val="22"/>
    </w:rPr>
  </w:style>
  <w:style w:type="character" w:styleId="Kpr">
    <w:name w:val="Hyperlink"/>
    <w:basedOn w:val="VarsaylanParagrafYazTipi"/>
    <w:uiPriority w:val="99"/>
    <w:rsid w:val="006C0B4D"/>
    <w:rPr>
      <w:rFonts w:cs="Times New Roman"/>
      <w:color w:val="0000FF"/>
      <w:u w:val="single"/>
    </w:rPr>
  </w:style>
  <w:style w:type="character" w:customStyle="1" w:styleId="KonuBalChar">
    <w:name w:val="Konu Başlığı Char"/>
    <w:link w:val="KonuBal"/>
    <w:uiPriority w:val="99"/>
    <w:locked/>
    <w:rsid w:val="00996756"/>
    <w:rPr>
      <w:rFonts w:ascii="Cambria" w:hAnsi="Cambria"/>
      <w:color w:val="17365D"/>
      <w:spacing w:val="5"/>
      <w:kern w:val="28"/>
      <w:sz w:val="52"/>
      <w:lang w:eastAsia="en-US"/>
    </w:rPr>
  </w:style>
  <w:style w:type="paragraph" w:styleId="KonuBal">
    <w:name w:val="Title"/>
    <w:basedOn w:val="Normal"/>
    <w:next w:val="Normal"/>
    <w:link w:val="KonuBalChar"/>
    <w:uiPriority w:val="99"/>
    <w:qFormat/>
    <w:rsid w:val="00996756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TitleChar1">
    <w:name w:val="Title Char1"/>
    <w:basedOn w:val="VarsaylanParagrafYazTipi"/>
    <w:uiPriority w:val="99"/>
    <w:rPr>
      <w:rFonts w:ascii="Cambria" w:hAnsi="Cambria"/>
      <w:b/>
      <w:kern w:val="28"/>
      <w:sz w:val="32"/>
    </w:rPr>
  </w:style>
  <w:style w:type="table" w:styleId="TabloKlavuzu">
    <w:name w:val="Table Grid"/>
    <w:basedOn w:val="NormalTablo"/>
    <w:uiPriority w:val="99"/>
    <w:rsid w:val="00A8787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Liste1">
    <w:name w:val="Açık Liste1"/>
    <w:uiPriority w:val="99"/>
    <w:rsid w:val="001C0613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4">
    <w:name w:val="Light List Accent 4"/>
    <w:basedOn w:val="NormalTablo"/>
    <w:uiPriority w:val="99"/>
    <w:rsid w:val="001C0613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AkGlgeleme-Vurgu2">
    <w:name w:val="Light Shading Accent 2"/>
    <w:basedOn w:val="NormalTablo"/>
    <w:uiPriority w:val="99"/>
    <w:rsid w:val="001C0613"/>
    <w:rPr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AkGlgeleme-Vurgu4">
    <w:name w:val="Light Shading Accent 4"/>
    <w:basedOn w:val="NormalTablo"/>
    <w:uiPriority w:val="99"/>
    <w:rsid w:val="001C0613"/>
    <w:rPr>
      <w:color w:val="5F497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AkGlgeleme-Vurgu6">
    <w:name w:val="Light Shading Accent 6"/>
    <w:basedOn w:val="NormalTablo"/>
    <w:uiPriority w:val="99"/>
    <w:rsid w:val="001C0613"/>
    <w:rPr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kListe-Vurgu2">
    <w:name w:val="Light List Accent 2"/>
    <w:basedOn w:val="NormalTablo"/>
    <w:uiPriority w:val="99"/>
    <w:rsid w:val="001C0613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styleId="Altyaz">
    <w:name w:val="Subtitle"/>
    <w:basedOn w:val="Normal"/>
    <w:next w:val="Normal"/>
    <w:link w:val="AltyazChar"/>
    <w:uiPriority w:val="99"/>
    <w:qFormat/>
    <w:rsid w:val="00B701A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99"/>
    <w:locked/>
    <w:rsid w:val="00B701AF"/>
    <w:rPr>
      <w:rFonts w:ascii="Cambria" w:hAnsi="Cambr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1255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&#246;lge%20plan&#305;-Stratejik%20plan\Stratejik%20Plan\Yeni%20stratejik%20plan\STRAFTEJ&#304;K%20PLANLAM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STRAFTEJİK PLANLAMA</Template>
  <TotalTime>2</TotalTime>
  <Pages>1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SİSTEM</dc:creator>
  <cp:keywords/>
  <dc:description/>
  <cp:lastModifiedBy>YAZIE</cp:lastModifiedBy>
  <cp:revision>5</cp:revision>
  <cp:lastPrinted>2014-10-16T11:22:00Z</cp:lastPrinted>
  <dcterms:created xsi:type="dcterms:W3CDTF">2014-10-15T12:51:00Z</dcterms:created>
  <dcterms:modified xsi:type="dcterms:W3CDTF">2014-10-16T11:23:00Z</dcterms:modified>
</cp:coreProperties>
</file>